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71C9323D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4F695A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05005</w:t>
      </w:r>
      <w:bookmarkStart w:id="0" w:name="_GoBack"/>
      <w:bookmarkEnd w:id="0"/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0B65961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[</w:t>
      </w:r>
      <w:r w:rsid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D</w:t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raft]</w:t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Reply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1" w:name="OLE_LINK58"/>
      <w:bookmarkStart w:id="2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3"/>
    <w:bookmarkEnd w:id="4"/>
    <w:bookmarkEnd w:id="5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0304D29A" w14:textId="505CAD7A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</w:p>
    <w:p w14:paraId="6B100DE6" w14:textId="2FA91A0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46"/>
      <w:bookmarkStart w:id="7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6"/>
    <w:bookmarkEnd w:id="7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2DF328A3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on 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(S2-25xxxxx/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R2-2503197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3B643AD1" w14:textId="3B5F5BB9" w:rsidR="00BF4D34" w:rsidRDefault="00742B9A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has specified 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structure of </w:t>
      </w:r>
      <w:proofErr w:type="spellStart"/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Permanent Identifier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in clause 5.7.2 and clause 5.8 of TS 23.304 respectively, and SA2 understands the format of </w:t>
      </w:r>
      <w:proofErr w:type="spellStart"/>
      <w:r w:rsidR="00FE012D" w:rsidRPr="00FE012D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FE012D" w:rsidRPr="00FE012D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Permanent Identifier and Filtering Information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is to be specified by CT4.</w:t>
      </w:r>
    </w:p>
    <w:p w14:paraId="672DD914" w14:textId="0AC5121E" w:rsidR="00FB750E" w:rsidRP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8" w:name="OLE_LINK3"/>
      <w:bookmarkStart w:id="9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="009C7EA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CT4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above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information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into </w:t>
      </w:r>
      <w:r w:rsidR="006E3C4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account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in their future work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8"/>
    <w:bookmarkEnd w:id="9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1C83F2FB" w14:textId="3D74F936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 w:rsidR="0084597B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</w:t>
      </w:r>
      <w:r w:rsidR="00CD5DAE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2</w:t>
      </w:r>
      <w:r w:rsidR="000A6EC2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 and</w:t>
      </w:r>
      <w:r w:rsidR="000A6EC2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 CT4</w:t>
      </w:r>
    </w:p>
    <w:p w14:paraId="6578EC53" w14:textId="4DA7B5DC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2F03A0" w:rsidRPr="002F03A0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and CT4 to take the above information into account in their future work.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751332EE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B91AC6"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B91AC6"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Sweden</w:t>
      </w:r>
    </w:p>
    <w:p w14:paraId="06B564A7" w14:textId="70CCE098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</w:t>
      </w:r>
      <w:r>
        <w:rPr>
          <w:rFonts w:ascii="Arial" w:eastAsia="宋体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613993" w15:done="0"/>
  <w15:commentEx w15:paraId="189C0F38" w15:paraIdParent="03613993" w15:done="0"/>
  <w15:commentEx w15:paraId="1FC200D6" w15:paraIdParent="03613993" w15:done="0"/>
  <w15:commentEx w15:paraId="510A9AFA" w15:done="0"/>
  <w15:commentEx w15:paraId="2A4CD824" w15:paraIdParent="510A9AFA" w15:done="0"/>
  <w15:commentEx w15:paraId="26AB8630" w15:paraIdParent="510A9AFA" w15:done="0"/>
  <w15:commentEx w15:paraId="467F3C7B" w15:paraIdParent="510A9AFA" w15:done="0"/>
  <w15:commentEx w15:paraId="1FF34EC2" w15:paraIdParent="510A9AFA" w15:done="0"/>
  <w15:commentEx w15:paraId="5CF7A86A" w15:paraIdParent="510A9AFA" w15:done="0"/>
  <w15:commentEx w15:paraId="2FDD86E2" w15:paraIdParent="510A9AFA" w15:done="0"/>
  <w15:commentEx w15:paraId="34D1690C" w15:paraIdParent="510A9AFA" w15:done="0"/>
  <w15:commentEx w15:paraId="0074088E" w15:done="0"/>
  <w15:commentEx w15:paraId="2BBF665F" w15:done="0"/>
  <w15:commentEx w15:paraId="545A3A81" w15:paraIdParent="2BBF665F" w15:done="0"/>
  <w15:commentEx w15:paraId="217F31B7" w15:paraIdParent="2BBF665F" w15:done="0"/>
  <w15:commentEx w15:paraId="20A64692" w15:done="0"/>
  <w15:commentEx w15:paraId="3B880BE4" w15:paraIdParent="20A64692" w15:done="0"/>
  <w15:commentEx w15:paraId="6ECE4D6F" w15:done="0"/>
  <w15:commentEx w15:paraId="3BD60A8C" w15:done="0"/>
  <w15:commentEx w15:paraId="01E71FFA" w15:paraIdParent="3BD60A8C" w15:done="0"/>
  <w15:commentEx w15:paraId="3F4331DB" w15:done="0"/>
  <w15:commentEx w15:paraId="4E11CAD1" w15:paraIdParent="3F4331DB" w15:done="0"/>
  <w15:commentEx w15:paraId="6AEBA4CA" w15:done="0"/>
  <w15:commentEx w15:paraId="5EA7DD1D" w15:paraIdParent="6AEBA4CA" w15:done="0"/>
  <w15:commentEx w15:paraId="71D6B7BD" w15:paraIdParent="6AEBA4CA" w15:done="0"/>
  <w15:commentEx w15:paraId="06850096" w15:paraIdParent="6AEBA4CA" w15:done="0"/>
  <w15:commentEx w15:paraId="4DEE172A" w15:paraIdParent="6AEBA4CA" w15:done="0"/>
  <w15:commentEx w15:paraId="7ABF3383" w15:paraIdParent="6AEBA4CA" w15:done="0"/>
  <w15:commentEx w15:paraId="71C3DD3D" w15:done="0"/>
  <w15:commentEx w15:paraId="69FE86FA" w15:done="0"/>
  <w15:commentEx w15:paraId="42E4BF0D" w15:paraIdParent="69FE86FA" w15:done="0"/>
  <w15:commentEx w15:paraId="3A3C5487" w15:paraIdParent="69FE86FA" w15:done="0"/>
  <w15:commentEx w15:paraId="4B7B3FB1" w15:done="0"/>
  <w15:commentEx w15:paraId="582844A1" w15:paraIdParent="4B7B3FB1" w15:done="0"/>
  <w15:commentEx w15:paraId="7413D4D2" w15:paraIdParent="4B7B3FB1" w15:done="0"/>
  <w15:commentEx w15:paraId="6D5FECA4" w15:done="0"/>
  <w15:commentEx w15:paraId="497600E3" w15:paraIdParent="6D5FECA4" w15:done="0"/>
  <w15:commentEx w15:paraId="28983875" w15:paraIdParent="6D5FECA4" w15:done="0"/>
  <w15:commentEx w15:paraId="49E00E83" w15:paraIdParent="6D5FECA4" w15:done="0"/>
  <w15:commentEx w15:paraId="01CA3584" w15:paraIdParent="6D5FEC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F8C22CD" w16cex:dateUtc="2025-04-15T08:59:00Z"/>
  <w16cex:commentExtensible w16cex:durableId="2BAB39EA" w16cex:dateUtc="2025-04-17T00:27:00Z"/>
  <w16cex:commentExtensible w16cex:durableId="2BA7BE0B" w16cex:dateUtc="2025-04-14T09:02:00Z"/>
  <w16cex:commentExtensible w16cex:durableId="5C4AEBBD" w16cex:dateUtc="2025-04-15T09:17:00Z"/>
  <w16cex:commentExtensible w16cex:durableId="73B31E5C" w16cex:dateUtc="2025-04-16T18:56:00Z"/>
  <w16cex:commentExtensible w16cex:durableId="2BAB3A1F" w16cex:dateUtc="2025-04-17T00:28:00Z"/>
  <w16cex:commentExtensible w16cex:durableId="559D65F4" w16cex:dateUtc="2025-04-17T09:36:00Z"/>
  <w16cex:commentExtensible w16cex:durableId="3FB90F0F" w16cex:dateUtc="2025-04-17T19:23:00Z"/>
  <w16cex:commentExtensible w16cex:durableId="13B5E387" w16cex:dateUtc="2025-04-17T21:10:00Z"/>
  <w16cex:commentExtensible w16cex:durableId="50DD3155" w16cex:dateUtc="2025-04-16T12:29:00Z"/>
  <w16cex:commentExtensible w16cex:durableId="10DAC8C3" w16cex:dateUtc="2025-04-15T09:09:00Z"/>
  <w16cex:commentExtensible w16cex:durableId="2AB02A92" w16cex:dateUtc="2025-04-17T09:57:00Z"/>
  <w16cex:commentExtensible w16cex:durableId="35CFCC1F" w16cex:dateUtc="2025-04-17T21:13:00Z"/>
  <w16cex:commentExtensible w16cex:durableId="5AB32555" w16cex:dateUtc="2025-04-17T09:41:00Z"/>
  <w16cex:commentExtensible w16cex:durableId="23F259BF" w16cex:dateUtc="2025-04-17T21:15:00Z"/>
  <w16cex:commentExtensible w16cex:durableId="05DF23E0" w16cex:dateUtc="2025-04-16T12:30:00Z"/>
  <w16cex:commentExtensible w16cex:durableId="2BA7B902" w16cex:dateUtc="2025-04-14T08:40:00Z"/>
  <w16cex:commentExtensible w16cex:durableId="370D7CEA" w16cex:dateUtc="2025-04-17T09:39:00Z"/>
  <w16cex:commentExtensible w16cex:durableId="2BA8A4CE" w16cex:dateUtc="2025-04-15T01:26:00Z"/>
  <w16cex:commentExtensible w16cex:durableId="2BA7C1DF" w16cex:dateUtc="2025-04-14T09:18:00Z"/>
  <w16cex:commentExtensible w16cex:durableId="2BA8A563" w16cex:dateUtc="2025-04-15T01:29:00Z"/>
  <w16cex:commentExtensible w16cex:durableId="7661A7CF" w16cex:dateUtc="2025-04-16T12:25:00Z"/>
  <w16cex:commentExtensible w16cex:durableId="2EFB0B82" w16cex:dateUtc="2025-04-17T21:23:00Z"/>
  <w16cex:commentExtensible w16cex:durableId="77DE0216" w16cex:dateUtc="2025-04-17T09:43:00Z"/>
  <w16cex:commentExtensible w16cex:durableId="12920549" w16cex:dateUtc="2025-04-16T19:00:00Z"/>
  <w16cex:commentExtensible w16cex:durableId="78F18124" w16cex:dateUtc="2025-04-17T09:43:00Z"/>
  <w16cex:commentExtensible w16cex:durableId="35E13D58" w16cex:dateUtc="2025-04-17T21:25:00Z"/>
  <w16cex:commentExtensible w16cex:durableId="4C4E3C7F" w16cex:dateUtc="2025-04-16T19:06:00Z"/>
  <w16cex:commentExtensible w16cex:durableId="5A0D0644" w16cex:dateUtc="2025-04-17T09:43:00Z"/>
  <w16cex:commentExtensible w16cex:durableId="76C48EEE" w16cex:dateUtc="2025-04-17T21:29:00Z"/>
  <w16cex:commentExtensible w16cex:durableId="4BE6B2DA" w16cex:dateUtc="2025-04-16T19:11:00Z"/>
  <w16cex:commentExtensible w16cex:durableId="2BAB3C97" w16cex:dateUtc="2025-04-17T00:38:00Z"/>
  <w16cex:commentExtensible w16cex:durableId="1F158907" w16cex:dateUtc="2025-04-17T09:45:00Z"/>
  <w16cex:commentExtensible w16cex:durableId="3A0163C0" w16cex:dateUtc="2025-04-17T2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613993" w16cid:durableId="3F8C22CD"/>
  <w16cid:commentId w16cid:paraId="189C0F38" w16cid:durableId="189C0F38"/>
  <w16cid:commentId w16cid:paraId="1FC200D6" w16cid:durableId="2BAB39EA"/>
  <w16cid:commentId w16cid:paraId="510A9AFA" w16cid:durableId="2BA7BE0B"/>
  <w16cid:commentId w16cid:paraId="2A4CD824" w16cid:durableId="5C4AEBBD"/>
  <w16cid:commentId w16cid:paraId="26AB8630" w16cid:durableId="26AB8630"/>
  <w16cid:commentId w16cid:paraId="467F3C7B" w16cid:durableId="73B31E5C"/>
  <w16cid:commentId w16cid:paraId="1FF34EC2" w16cid:durableId="2BAB3A1F"/>
  <w16cid:commentId w16cid:paraId="5CF7A86A" w16cid:durableId="559D65F4"/>
  <w16cid:commentId w16cid:paraId="2FDD86E2" w16cid:durableId="3FB90F0F"/>
  <w16cid:commentId w16cid:paraId="34D1690C" w16cid:durableId="13B5E387"/>
  <w16cid:commentId w16cid:paraId="0074088E" w16cid:durableId="50DD3155"/>
  <w16cid:commentId w16cid:paraId="2BBF665F" w16cid:durableId="10DAC8C3"/>
  <w16cid:commentId w16cid:paraId="545A3A81" w16cid:durableId="2AB02A92"/>
  <w16cid:commentId w16cid:paraId="217F31B7" w16cid:durableId="35CFCC1F"/>
  <w16cid:commentId w16cid:paraId="20A64692" w16cid:durableId="5AB32555"/>
  <w16cid:commentId w16cid:paraId="3B880BE4" w16cid:durableId="23F259BF"/>
  <w16cid:commentId w16cid:paraId="6ECE4D6F" w16cid:durableId="05DF23E0"/>
  <w16cid:commentId w16cid:paraId="3BD60A8C" w16cid:durableId="2BA7B902"/>
  <w16cid:commentId w16cid:paraId="01E71FFA" w16cid:durableId="370D7CEA"/>
  <w16cid:commentId w16cid:paraId="3F4331DB" w16cid:durableId="2BA8A4CE"/>
  <w16cid:commentId w16cid:paraId="4E11CAD1" w16cid:durableId="4E11CAD1"/>
  <w16cid:commentId w16cid:paraId="6AEBA4CA" w16cid:durableId="2BA7B339"/>
  <w16cid:commentId w16cid:paraId="5EA7DD1D" w16cid:durableId="2BA7C1DF"/>
  <w16cid:commentId w16cid:paraId="71D6B7BD" w16cid:durableId="2BA8A563"/>
  <w16cid:commentId w16cid:paraId="06850096" w16cid:durableId="06850096"/>
  <w16cid:commentId w16cid:paraId="4DEE172A" w16cid:durableId="7661A7CF"/>
  <w16cid:commentId w16cid:paraId="7ABF3383" w16cid:durableId="2EFB0B82"/>
  <w16cid:commentId w16cid:paraId="71C3DD3D" w16cid:durableId="77DE0216"/>
  <w16cid:commentId w16cid:paraId="69FE86FA" w16cid:durableId="12920549"/>
  <w16cid:commentId w16cid:paraId="42E4BF0D" w16cid:durableId="78F18124"/>
  <w16cid:commentId w16cid:paraId="3A3C5487" w16cid:durableId="35E13D58"/>
  <w16cid:commentId w16cid:paraId="4B7B3FB1" w16cid:durableId="4C4E3C7F"/>
  <w16cid:commentId w16cid:paraId="582844A1" w16cid:durableId="5A0D0644"/>
  <w16cid:commentId w16cid:paraId="7413D4D2" w16cid:durableId="76C48EEE"/>
  <w16cid:commentId w16cid:paraId="6D5FECA4" w16cid:durableId="6D5FECA4"/>
  <w16cid:commentId w16cid:paraId="497600E3" w16cid:durableId="4BE6B2DA"/>
  <w16cid:commentId w16cid:paraId="28983875" w16cid:durableId="2BAB3C97"/>
  <w16cid:commentId w16cid:paraId="49E00E83" w16cid:durableId="1F158907"/>
  <w16cid:commentId w16cid:paraId="01CA3584" w16cid:durableId="3A0163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12FCD" w14:textId="77777777" w:rsidR="002D7DB6" w:rsidRDefault="002D7DB6">
      <w:pPr>
        <w:spacing w:after="0"/>
      </w:pPr>
      <w:r>
        <w:separator/>
      </w:r>
    </w:p>
  </w:endnote>
  <w:endnote w:type="continuationSeparator" w:id="0">
    <w:p w14:paraId="78000827" w14:textId="77777777" w:rsidR="002D7DB6" w:rsidRDefault="002D7DB6">
      <w:pPr>
        <w:spacing w:after="0"/>
      </w:pPr>
      <w:r>
        <w:continuationSeparator/>
      </w:r>
    </w:p>
  </w:endnote>
  <w:endnote w:type="continuationNotice" w:id="1">
    <w:p w14:paraId="73C684AF" w14:textId="77777777" w:rsidR="002D7DB6" w:rsidRDefault="002D7D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275E2" w14:textId="77777777" w:rsidR="002D7DB6" w:rsidRDefault="002D7DB6">
      <w:pPr>
        <w:spacing w:after="0"/>
      </w:pPr>
      <w:r>
        <w:separator/>
      </w:r>
    </w:p>
  </w:footnote>
  <w:footnote w:type="continuationSeparator" w:id="0">
    <w:p w14:paraId="65F06202" w14:textId="77777777" w:rsidR="002D7DB6" w:rsidRDefault="002D7DB6">
      <w:pPr>
        <w:spacing w:after="0"/>
      </w:pPr>
      <w:r>
        <w:continuationSeparator/>
      </w:r>
    </w:p>
  </w:footnote>
  <w:footnote w:type="continuationNotice" w:id="1">
    <w:p w14:paraId="04EEB1F8" w14:textId="77777777" w:rsidR="002D7DB6" w:rsidRDefault="002D7D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-Yulong">
    <w15:presenceInfo w15:providerId="None" w15:userId="Huawei-Yulong"/>
  </w15:person>
  <w15:person w15:author="Yi2-xiaomi">
    <w15:presenceInfo w15:providerId="None" w15:userId="Yi2-xiaomi"/>
  </w15:person>
  <w15:person w15:author="yuan_vivo">
    <w15:presenceInfo w15:providerId="None" w15:userId="yuan_vivo"/>
  </w15:person>
  <w15:person w15:author="Futurewei (Yunsong)">
    <w15:presenceInfo w15:providerId="None" w15:userId="Futurewei (Yunsong)"/>
  </w15:person>
  <w15:person w15:author="ZTE(Eswar)">
    <w15:presenceInfo w15:providerId="None" w15:userId="ZTE(Eswar)"/>
  </w15:person>
  <w15:person w15:author="QC (Umesh)">
    <w15:presenceInfo w15:providerId="None" w15:userId="QC (Umesh)"/>
  </w15:person>
  <w15:person w15:author="Ericsson">
    <w15:presenceInfo w15:providerId="None" w15:userId="Ericsson"/>
  </w15:person>
  <w15:person w15:author="Apple - Zhibin Wu">
    <w15:presenceInfo w15:providerId="None" w15:userId="Apple - Zhibin Wu"/>
  </w15:person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00F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5BD"/>
    <w:rsid w:val="00054ECD"/>
    <w:rsid w:val="0006479F"/>
    <w:rsid w:val="000667C9"/>
    <w:rsid w:val="00070E09"/>
    <w:rsid w:val="00075B99"/>
    <w:rsid w:val="0008098B"/>
    <w:rsid w:val="00080BBC"/>
    <w:rsid w:val="00081A80"/>
    <w:rsid w:val="0008384C"/>
    <w:rsid w:val="00090765"/>
    <w:rsid w:val="00090E87"/>
    <w:rsid w:val="00095CEE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638AC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52F0"/>
    <w:rsid w:val="001B5B6C"/>
    <w:rsid w:val="001B717C"/>
    <w:rsid w:val="001B7A65"/>
    <w:rsid w:val="001C0A9C"/>
    <w:rsid w:val="001C62DD"/>
    <w:rsid w:val="001C7A50"/>
    <w:rsid w:val="001D1AB6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04B93"/>
    <w:rsid w:val="00213128"/>
    <w:rsid w:val="00232267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A1ACE"/>
    <w:rsid w:val="002A3A57"/>
    <w:rsid w:val="002A4D8F"/>
    <w:rsid w:val="002A5F21"/>
    <w:rsid w:val="002B3CAA"/>
    <w:rsid w:val="002B4824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534B"/>
    <w:rsid w:val="00357360"/>
    <w:rsid w:val="003609EF"/>
    <w:rsid w:val="003612E7"/>
    <w:rsid w:val="003622B9"/>
    <w:rsid w:val="0036231A"/>
    <w:rsid w:val="003737E6"/>
    <w:rsid w:val="00374DD4"/>
    <w:rsid w:val="003762D4"/>
    <w:rsid w:val="003812A6"/>
    <w:rsid w:val="00382623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10371"/>
    <w:rsid w:val="0041166C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54F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93F"/>
    <w:rsid w:val="006C5FFA"/>
    <w:rsid w:val="006C63E0"/>
    <w:rsid w:val="006D0569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17DE"/>
    <w:rsid w:val="007B1E40"/>
    <w:rsid w:val="007B346F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40A8"/>
    <w:rsid w:val="00805061"/>
    <w:rsid w:val="008063F0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48DE"/>
    <w:rsid w:val="00915657"/>
    <w:rsid w:val="00916F88"/>
    <w:rsid w:val="009206F1"/>
    <w:rsid w:val="0092379B"/>
    <w:rsid w:val="0092428C"/>
    <w:rsid w:val="00924C50"/>
    <w:rsid w:val="009258BE"/>
    <w:rsid w:val="00925E1F"/>
    <w:rsid w:val="0093213B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951"/>
    <w:rsid w:val="00A14280"/>
    <w:rsid w:val="00A15FB5"/>
    <w:rsid w:val="00A246B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2B43"/>
    <w:rsid w:val="00A91340"/>
    <w:rsid w:val="00AA25C5"/>
    <w:rsid w:val="00AA2CBC"/>
    <w:rsid w:val="00AA41AD"/>
    <w:rsid w:val="00AA5052"/>
    <w:rsid w:val="00AA7622"/>
    <w:rsid w:val="00AB186C"/>
    <w:rsid w:val="00AB2DB3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6A38"/>
    <w:rsid w:val="00B644D2"/>
    <w:rsid w:val="00B66978"/>
    <w:rsid w:val="00B67B97"/>
    <w:rsid w:val="00B70611"/>
    <w:rsid w:val="00B70DA0"/>
    <w:rsid w:val="00B71D5E"/>
    <w:rsid w:val="00B72B8C"/>
    <w:rsid w:val="00B72EC7"/>
    <w:rsid w:val="00B768F1"/>
    <w:rsid w:val="00B80112"/>
    <w:rsid w:val="00B80ED1"/>
    <w:rsid w:val="00B8146A"/>
    <w:rsid w:val="00B84A45"/>
    <w:rsid w:val="00B855E4"/>
    <w:rsid w:val="00B85B76"/>
    <w:rsid w:val="00B91AC6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6973"/>
    <w:rsid w:val="00C5389E"/>
    <w:rsid w:val="00C538A5"/>
    <w:rsid w:val="00C62129"/>
    <w:rsid w:val="00C62FCA"/>
    <w:rsid w:val="00C66969"/>
    <w:rsid w:val="00C66BA2"/>
    <w:rsid w:val="00C66C73"/>
    <w:rsid w:val="00C74285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F9A"/>
    <w:rsid w:val="00D059CF"/>
    <w:rsid w:val="00D06D51"/>
    <w:rsid w:val="00D12AD8"/>
    <w:rsid w:val="00D12B5B"/>
    <w:rsid w:val="00D17EB2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E00"/>
    <w:rsid w:val="00DB5E1B"/>
    <w:rsid w:val="00DB5F61"/>
    <w:rsid w:val="00DC07D4"/>
    <w:rsid w:val="00DC2A70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634D"/>
    <w:rsid w:val="00DF63F5"/>
    <w:rsid w:val="00DF670A"/>
    <w:rsid w:val="00E02F2D"/>
    <w:rsid w:val="00E13F3D"/>
    <w:rsid w:val="00E2035B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9491B"/>
    <w:rsid w:val="00EA1553"/>
    <w:rsid w:val="00EA5EE9"/>
    <w:rsid w:val="00EA7B29"/>
    <w:rsid w:val="00EB09B7"/>
    <w:rsid w:val="00EB1C24"/>
    <w:rsid w:val="00EB3584"/>
    <w:rsid w:val="00EB37EB"/>
    <w:rsid w:val="00EB72B5"/>
    <w:rsid w:val="00ED5C90"/>
    <w:rsid w:val="00EE59AE"/>
    <w:rsid w:val="00EE7D7C"/>
    <w:rsid w:val="00EF409A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58B5"/>
    <w:rsid w:val="00F74968"/>
    <w:rsid w:val="00F845AE"/>
    <w:rsid w:val="00F85C51"/>
    <w:rsid w:val="00F8742B"/>
    <w:rsid w:val="00F8774F"/>
    <w:rsid w:val="00F87E7C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B815C-FD0F-4ACD-B222-449B289CC0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2025-05-06T02:19:00Z</dcterms:created>
  <dcterms:modified xsi:type="dcterms:W3CDTF">2025-05-09T02:44:00Z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</Properties>
</file>